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484"/>
        <w:gridCol w:w="1112"/>
        <w:gridCol w:w="1419"/>
        <w:gridCol w:w="1374"/>
      </w:tblGrid>
      <w:tr w:rsidR="009A42DC" w:rsidTr="009A42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DC" w:rsidRDefault="009A42DC" w:rsidP="00AC3538"/>
        </w:tc>
        <w:tc>
          <w:tcPr>
            <w:tcW w:w="96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42DC" w:rsidRDefault="009A42DC" w:rsidP="00AC3538"/>
        </w:tc>
        <w:tc>
          <w:tcPr>
            <w:tcW w:w="3905" w:type="dxa"/>
            <w:gridSpan w:val="3"/>
            <w:shd w:val="clear" w:color="auto" w:fill="auto"/>
            <w:noWrap/>
            <w:vAlign w:val="bottom"/>
            <w:hideMark/>
          </w:tcPr>
          <w:p w:rsidR="009A42DC" w:rsidRDefault="009A42DC" w:rsidP="00AC3538">
            <w:r>
              <w:t>Приложение 6</w:t>
            </w:r>
          </w:p>
        </w:tc>
      </w:tr>
      <w:tr w:rsidR="009A42DC" w:rsidTr="009A42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42DC" w:rsidRDefault="009A42DC" w:rsidP="00AC3538"/>
        </w:tc>
        <w:tc>
          <w:tcPr>
            <w:tcW w:w="96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42DC" w:rsidRDefault="009A42DC" w:rsidP="00AC3538"/>
        </w:tc>
        <w:tc>
          <w:tcPr>
            <w:tcW w:w="3905" w:type="dxa"/>
            <w:gridSpan w:val="3"/>
            <w:shd w:val="clear" w:color="auto" w:fill="auto"/>
            <w:noWrap/>
            <w:vAlign w:val="bottom"/>
            <w:hideMark/>
          </w:tcPr>
          <w:p w:rsidR="009A42DC" w:rsidRDefault="009A42DC" w:rsidP="00AC353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9A42DC" w:rsidTr="009A42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2DC" w:rsidRDefault="009A42DC" w:rsidP="00AC3538"/>
        </w:tc>
        <w:tc>
          <w:tcPr>
            <w:tcW w:w="969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A42DC" w:rsidRDefault="009A42DC" w:rsidP="00AC3538"/>
        </w:tc>
        <w:tc>
          <w:tcPr>
            <w:tcW w:w="3905" w:type="dxa"/>
            <w:gridSpan w:val="3"/>
            <w:shd w:val="clear" w:color="auto" w:fill="auto"/>
            <w:noWrap/>
            <w:vAlign w:val="bottom"/>
            <w:hideMark/>
          </w:tcPr>
          <w:p w:rsidR="009A42DC" w:rsidRDefault="009A42DC" w:rsidP="00AC3538">
            <w:r>
              <w:t>от 27 октября 2023 года  № 42-409</w:t>
            </w:r>
          </w:p>
        </w:tc>
      </w:tr>
      <w:tr w:rsidR="00CF5730" w:rsidTr="009A42DC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9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>
            <w:r>
              <w:t xml:space="preserve">  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41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3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</w:tr>
      <w:tr w:rsidR="00CF5730" w:rsidTr="00CF5730">
        <w:trPr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5730" w:rsidRDefault="00CF5730" w:rsidP="00AC3538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2023 год и на плановый период 2024 и 2025 годов</w:t>
            </w:r>
          </w:p>
        </w:tc>
      </w:tr>
      <w:tr w:rsidR="00CF5730" w:rsidTr="00CF57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</w:tr>
      <w:tr w:rsidR="00CF5730" w:rsidTr="00CF57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5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>
            <w:pPr>
              <w:jc w:val="right"/>
            </w:pPr>
            <w:r>
              <w:t>тыс. руб.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 xml:space="preserve">№ </w:t>
            </w:r>
            <w:proofErr w:type="spellStart"/>
            <w:proofErr w:type="gramStart"/>
            <w:r w:rsidRPr="006D692D">
              <w:t>п</w:t>
            </w:r>
            <w:proofErr w:type="spellEnd"/>
            <w:proofErr w:type="gramEnd"/>
            <w:r w:rsidRPr="006D692D">
              <w:t>/</w:t>
            </w:r>
            <w:proofErr w:type="spellStart"/>
            <w:r w:rsidRPr="006D692D">
              <w:t>п</w:t>
            </w:r>
            <w:proofErr w:type="spellEnd"/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Наименование объектов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2023 год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2024 год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2025 год</w:t>
            </w:r>
          </w:p>
        </w:tc>
      </w:tr>
    </w:tbl>
    <w:p w:rsidR="00CF5730" w:rsidRPr="006D692D" w:rsidRDefault="00CF5730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13"/>
        <w:gridCol w:w="1596"/>
        <w:gridCol w:w="1419"/>
        <w:gridCol w:w="1374"/>
      </w:tblGrid>
      <w:tr w:rsidR="00CF5730" w:rsidRPr="006D692D" w:rsidTr="00CF5730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</w:t>
            </w:r>
          </w:p>
        </w:tc>
        <w:tc>
          <w:tcPr>
            <w:tcW w:w="9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</w:t>
            </w:r>
          </w:p>
        </w:tc>
      </w:tr>
      <w:tr w:rsidR="00CF5730" w:rsidRPr="006D692D" w:rsidTr="00CF573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Раздел I. Перечень объектов капитального строительства муниципальной собственности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46 797,6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здания МАУ ДО «ДШИ им. В.В. Ковалева» муниципального образования «Город Саратов» по адресу: </w:t>
            </w:r>
            <w:proofErr w:type="gramStart"/>
            <w:r w:rsidRPr="006D692D">
              <w:t>г</w:t>
            </w:r>
            <w:proofErr w:type="gramEnd"/>
            <w:r w:rsidRPr="006D692D">
              <w:t xml:space="preserve">. Саратов,  улица </w:t>
            </w:r>
            <w:proofErr w:type="spellStart"/>
            <w:r w:rsidRPr="006D692D">
              <w:t>Шевыревская</w:t>
            </w:r>
            <w:proofErr w:type="spellEnd"/>
            <w:r w:rsidRPr="006D692D">
              <w:t>, д. 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46 797,6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171 331,5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газорегуляторного пункта шкафного по адресу: муниципальное образование «Город Саратов», ул. Садовая</w:t>
            </w:r>
            <w:proofErr w:type="gramStart"/>
            <w:r w:rsidRPr="006D692D">
              <w:t>.</w:t>
            </w:r>
            <w:proofErr w:type="gramEnd"/>
            <w:r w:rsidRPr="006D692D">
              <w:t xml:space="preserve"> </w:t>
            </w:r>
            <w:proofErr w:type="gramStart"/>
            <w:r w:rsidRPr="006D692D">
              <w:t>с</w:t>
            </w:r>
            <w:proofErr w:type="gramEnd"/>
            <w:r w:rsidRPr="006D692D">
              <w:t>т. Тарханы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569,9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котельной по </w:t>
            </w:r>
            <w:proofErr w:type="spellStart"/>
            <w:r w:rsidRPr="006D692D">
              <w:t>адресу</w:t>
            </w:r>
            <w:proofErr w:type="gramStart"/>
            <w:r w:rsidRPr="006D692D">
              <w:t>:г</w:t>
            </w:r>
            <w:proofErr w:type="spellEnd"/>
            <w:proofErr w:type="gramEnd"/>
            <w:r w:rsidRPr="006D692D">
              <w:t xml:space="preserve">. Саратов, </w:t>
            </w:r>
            <w:proofErr w:type="spellStart"/>
            <w:r w:rsidRPr="006D692D">
              <w:t>Сокурский</w:t>
            </w:r>
            <w:proofErr w:type="spellEnd"/>
            <w:r w:rsidRPr="006D692D">
              <w:t xml:space="preserve"> тракт, 23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2 541,3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сети </w:t>
            </w:r>
            <w:proofErr w:type="spellStart"/>
            <w:r w:rsidRPr="006D692D">
              <w:t>газопотребления</w:t>
            </w:r>
            <w:proofErr w:type="spellEnd"/>
            <w:r w:rsidRPr="006D692D">
              <w:t xml:space="preserve"> котельной по адресу: ул. им. </w:t>
            </w:r>
            <w:proofErr w:type="spellStart"/>
            <w:r w:rsidRPr="006D692D">
              <w:t>Клочкова</w:t>
            </w:r>
            <w:proofErr w:type="spellEnd"/>
            <w:r w:rsidRPr="006D692D">
              <w:t xml:space="preserve"> В.Г., д. 85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1 437,0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системы водоснабжения </w:t>
            </w:r>
            <w:proofErr w:type="gramStart"/>
            <w:r w:rsidRPr="006D692D">
              <w:t>с</w:t>
            </w:r>
            <w:proofErr w:type="gramEnd"/>
            <w:r w:rsidRPr="006D692D">
              <w:t>. Александровка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463,0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узла учета газа котельной бани №</w:t>
            </w:r>
            <w:r w:rsidR="009A42DC">
              <w:t xml:space="preserve"> </w:t>
            </w:r>
            <w:r w:rsidRPr="006D692D">
              <w:t>16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988,7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узла учета газа котельной бани №</w:t>
            </w:r>
            <w:r w:rsidR="009A42DC">
              <w:t xml:space="preserve"> </w:t>
            </w:r>
            <w:r w:rsidRPr="006D692D"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1 043,5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узла учета газа котельной бани №</w:t>
            </w:r>
            <w:r w:rsidR="009A42DC">
              <w:t xml:space="preserve"> </w:t>
            </w:r>
            <w:r w:rsidRPr="006D692D">
              <w:t>8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1 041,7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участка системы водоснабжения села Поповка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12 621,5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фонтана «Рыбка»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556,8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и реконструкция объектов водоснабжения к р.п. </w:t>
            </w:r>
            <w:proofErr w:type="spellStart"/>
            <w:r w:rsidRPr="006D692D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4 584,0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и реконструкция объектов водоснабжения </w:t>
            </w:r>
            <w:proofErr w:type="gramStart"/>
            <w:r w:rsidRPr="006D692D">
              <w:t>к</w:t>
            </w:r>
            <w:proofErr w:type="gramEnd"/>
            <w:r w:rsidRPr="006D692D">
              <w:t xml:space="preserve"> с. Березина Речка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3 612,5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lastRenderedPageBreak/>
              <w:t>13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инженерной инфраструктуры к земельным участкам, предоставленным многодетным семьям в п. </w:t>
            </w:r>
            <w:proofErr w:type="gramStart"/>
            <w:r w:rsidRPr="006D692D">
              <w:t>Зональный</w:t>
            </w:r>
            <w:proofErr w:type="gram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4 348,8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Строительство объектов инженерной инфраструктуры в пос. Воробьевка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94 709,5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объектов инженерной инфраструктуры в пос. </w:t>
            </w:r>
            <w:proofErr w:type="spellStart"/>
            <w:r w:rsidRPr="006D692D">
              <w:t>Латухино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42 813,3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8F3F66">
            <w:pPr>
              <w:jc w:val="right"/>
            </w:pPr>
            <w:r w:rsidRPr="006D692D">
              <w:t>3 845 706,</w:t>
            </w:r>
            <w:r w:rsidR="008F3F66" w:rsidRPr="006D692D"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8F3F66">
            <w:pPr>
              <w:jc w:val="right"/>
            </w:pPr>
            <w:r w:rsidRPr="006D692D">
              <w:t>1 218 04</w:t>
            </w:r>
            <w:r w:rsidR="008F3F66" w:rsidRPr="006D692D">
              <w:t>6</w:t>
            </w:r>
            <w:r w:rsidRPr="006D692D">
              <w:t>,</w:t>
            </w:r>
            <w:r w:rsidR="008F3F66" w:rsidRPr="006D692D">
              <w:t>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Детский сад на 160 мест в ЖК «Изумрудный» в Волжском районе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1 446,6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Детский сад на 160 мест в Заводском районе г. Саратова по адресу: г. Саратов, </w:t>
            </w:r>
            <w:r w:rsidR="009A42DC">
              <w:t xml:space="preserve">                             </w:t>
            </w:r>
            <w:r w:rsidRPr="006D692D">
              <w:t xml:space="preserve">ул. </w:t>
            </w:r>
            <w:proofErr w:type="gramStart"/>
            <w:r w:rsidRPr="006D692D">
              <w:t>Огородная</w:t>
            </w:r>
            <w:proofErr w:type="gramEnd"/>
            <w:r w:rsidRPr="006D692D">
              <w:t>, 176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1 919,3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Детский сад на 160 мест в микрорайоне по ул. </w:t>
            </w:r>
            <w:proofErr w:type="gramStart"/>
            <w:r w:rsidRPr="006D692D">
              <w:t>Ипподромная</w:t>
            </w:r>
            <w:proofErr w:type="gramEnd"/>
            <w:r w:rsidRPr="006D692D">
              <w:t xml:space="preserve"> (на части бывших земель ФГБНУ «НИИСХ </w:t>
            </w:r>
            <w:proofErr w:type="spellStart"/>
            <w:r w:rsidRPr="006D692D">
              <w:t>Юго-Востока</w:t>
            </w:r>
            <w:proofErr w:type="spellEnd"/>
            <w:r w:rsidRPr="006D692D">
              <w:t>»)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2 200,7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Детский сад на 160 мест по ул. Лопатина Гора, д. б/</w:t>
            </w:r>
            <w:proofErr w:type="spellStart"/>
            <w:proofErr w:type="gramStart"/>
            <w:r w:rsidRPr="006D692D">
              <w:t>н</w:t>
            </w:r>
            <w:proofErr w:type="spellEnd"/>
            <w:proofErr w:type="gramEnd"/>
            <w:r w:rsidRPr="006D692D">
              <w:t xml:space="preserve"> в Заводском районе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1 180,9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Здание музея (художественной галереи) на земельном участке с кадастровым номером 64:48:010245:273, в целях регенерации исторической застройки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4 500,1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Здание физкультурно-оздоровительного комплекса «Торпедо»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286,6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Ледовая арена на территории МОУ «Гимназия №</w:t>
            </w:r>
            <w:r w:rsidR="009A42DC">
              <w:t xml:space="preserve"> </w:t>
            </w:r>
            <w:r w:rsidRPr="006D692D">
              <w:t xml:space="preserve">89» в микрорайоне Елшанка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159 783,1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Ливневая канализация по ул. им. Бардина И.П., от ул. им. Академика О.К. Антонова до </w:t>
            </w:r>
            <w:r w:rsidR="009A42DC">
              <w:t xml:space="preserve">              </w:t>
            </w:r>
            <w:r w:rsidRPr="006D692D">
              <w:t xml:space="preserve">ул. им. Тархова С.Ф. Ленинского района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Очистные сооружения ливневого коллектора </w:t>
            </w:r>
            <w:proofErr w:type="spellStart"/>
            <w:r w:rsidRPr="006D692D">
              <w:t>Глебучева</w:t>
            </w:r>
            <w:proofErr w:type="spellEnd"/>
            <w:r w:rsidRPr="006D692D">
              <w:t xml:space="preserve"> оврага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2 900,0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1 970 790,9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439 405,8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Пристройка к МОУ «СОШ № 66 имени Н.И. Вавилова» по адресу: </w:t>
            </w:r>
            <w:proofErr w:type="gramStart"/>
            <w:r w:rsidRPr="006D692D">
              <w:t>г</w:t>
            </w:r>
            <w:proofErr w:type="gramEnd"/>
            <w:r w:rsidRPr="006D692D">
              <w:t xml:space="preserve">. Саратов, </w:t>
            </w:r>
            <w:r w:rsidR="009A42DC">
              <w:t xml:space="preserve">                                </w:t>
            </w:r>
            <w:r w:rsidRPr="006D692D">
              <w:t>ул. Державинская, 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8F3F66">
            <w:pPr>
              <w:jc w:val="right"/>
            </w:pPr>
            <w:r w:rsidRPr="006D692D">
              <w:t>475 977,</w:t>
            </w:r>
            <w:r w:rsidR="008F3F66" w:rsidRPr="006D692D"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8F3F66">
            <w:pPr>
              <w:jc w:val="right"/>
            </w:pPr>
            <w:r w:rsidRPr="006D692D">
              <w:t>222 235,</w:t>
            </w:r>
            <w:r w:rsidR="008F3F66" w:rsidRPr="006D692D"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Пристройка на 275 мест к МОУ «СОШ № 103» в Ленинском районе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229 946,9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202 987,7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Противооползневые сооружения оползня «</w:t>
            </w:r>
            <w:proofErr w:type="spellStart"/>
            <w:r w:rsidRPr="006D692D">
              <w:t>Новогусельский</w:t>
            </w:r>
            <w:proofErr w:type="spellEnd"/>
            <w:r w:rsidRPr="006D692D">
              <w:t xml:space="preserve">» в районе </w:t>
            </w:r>
            <w:proofErr w:type="spellStart"/>
            <w:r w:rsidRPr="006D692D">
              <w:t>Гусельского</w:t>
            </w:r>
            <w:proofErr w:type="spellEnd"/>
            <w:r w:rsidRPr="006D692D">
              <w:t xml:space="preserve"> моста в </w:t>
            </w:r>
            <w:proofErr w:type="spellStart"/>
            <w:r w:rsidRPr="006D692D">
              <w:t>Гагаринском</w:t>
            </w:r>
            <w:proofErr w:type="spellEnd"/>
            <w:r w:rsidRPr="006D692D">
              <w:t xml:space="preserve"> административном районе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стадиона «Спартак», по адресу: </w:t>
            </w:r>
            <w:proofErr w:type="gramStart"/>
            <w:r w:rsidRPr="006D692D">
              <w:t>г</w:t>
            </w:r>
            <w:proofErr w:type="gramEnd"/>
            <w:r w:rsidRPr="006D692D">
              <w:t>. Саратов, ул. Дегтярная,12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13,7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Система водоотведения в районе МОУ «СОШ №</w:t>
            </w:r>
            <w:r w:rsidR="009A42DC">
              <w:t xml:space="preserve"> </w:t>
            </w:r>
            <w:r w:rsidRPr="006D692D">
              <w:t xml:space="preserve">106» Заводского района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7 479,8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Система водоотведения от дома № 73 по ул. им. Панфилова И.В. в Ленинском районе </w:t>
            </w:r>
            <w:r w:rsidR="009A42DC">
              <w:t xml:space="preserve">                    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2 464,6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lastRenderedPageBreak/>
              <w:t>32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proofErr w:type="spellStart"/>
            <w:r w:rsidRPr="006D692D">
              <w:t>Снегоплавильный</w:t>
            </w:r>
            <w:proofErr w:type="spellEnd"/>
            <w:r w:rsidRPr="006D692D">
              <w:t xml:space="preserve"> комплекс на ул. </w:t>
            </w:r>
            <w:proofErr w:type="gramStart"/>
            <w:r w:rsidRPr="006D692D">
              <w:t>Ипподромная</w:t>
            </w:r>
            <w:proofErr w:type="gramEnd"/>
            <w:r w:rsidRPr="006D692D">
              <w:t xml:space="preserve">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67,1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Сохранение и приспособление объекта культурного наследия местного (муниципального) </w:t>
            </w:r>
            <w:r w:rsidRPr="006D692D">
              <w:br/>
              <w:t xml:space="preserve">значения «Школа, 1946 г., 1949 г.», МОУ «Средняя общеобразовательная </w:t>
            </w:r>
            <w:r w:rsidRPr="006D692D">
              <w:br/>
              <w:t>школа №</w:t>
            </w:r>
            <w:r w:rsidR="009A42DC">
              <w:t xml:space="preserve"> </w:t>
            </w:r>
            <w:r w:rsidRPr="006D692D">
              <w:t xml:space="preserve">72» по адресу: Саратовская область, </w:t>
            </w:r>
            <w:proofErr w:type="gramStart"/>
            <w:r w:rsidRPr="006D692D">
              <w:t>г</w:t>
            </w:r>
            <w:proofErr w:type="gramEnd"/>
            <w:r w:rsidRPr="006D692D">
              <w:t xml:space="preserve">. Саратов, ул. Бережная, 1, в </w:t>
            </w:r>
            <w:r w:rsidRPr="006D692D">
              <w:br/>
              <w:t>целях обеспечения его функционирования в современных условиях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6 977,2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спортивного объекта «Ледовая арена» в городе Саратове на территории </w:t>
            </w:r>
            <w:proofErr w:type="spellStart"/>
            <w:r w:rsidRPr="006D692D">
              <w:t>Студгородка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Устройство причального сооружения </w:t>
            </w:r>
            <w:proofErr w:type="gramStart"/>
            <w:r w:rsidRPr="006D692D">
              <w:t>в</w:t>
            </w:r>
            <w:proofErr w:type="gramEnd"/>
            <w:r w:rsidRPr="006D692D">
              <w:t xml:space="preserve"> </w:t>
            </w:r>
            <w:proofErr w:type="gramStart"/>
            <w:r w:rsidRPr="006D692D">
              <w:t>с</w:t>
            </w:r>
            <w:proofErr w:type="gramEnd"/>
            <w:r w:rsidRPr="006D692D">
              <w:t xml:space="preserve">. Синенькие муниципального образования </w:t>
            </w:r>
            <w:r w:rsidR="009A42DC">
              <w:t xml:space="preserve">             </w:t>
            </w:r>
            <w:r w:rsidRPr="006D692D">
              <w:t>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24 056,4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Школа в ЖК «Ласточкино» в Ленинском районе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616 588,7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Школа на 825 мест по ул. Ипподромная в Ленинском районе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332 101,1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353 417,1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002B3B">
            <w:pPr>
              <w:jc w:val="right"/>
            </w:pPr>
            <w:r w:rsidRPr="006D692D">
              <w:t>1 157 190,</w:t>
            </w:r>
            <w:r w:rsidR="00002B3B" w:rsidRPr="006D692D">
              <w:t>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1 116 234,4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461 000,0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Организация наружного освещения на подъездной дороге </w:t>
            </w:r>
            <w:proofErr w:type="gramStart"/>
            <w:r w:rsidRPr="006D692D">
              <w:t>к</w:t>
            </w:r>
            <w:proofErr w:type="gramEnd"/>
            <w:r w:rsidRPr="006D692D">
              <w:t xml:space="preserve"> </w:t>
            </w:r>
            <w:proofErr w:type="gramStart"/>
            <w:r w:rsidRPr="006D692D">
              <w:t>ДОЛ</w:t>
            </w:r>
            <w:proofErr w:type="gramEnd"/>
            <w:r w:rsidRPr="006D692D">
              <w:t xml:space="preserve"> «Звездочка»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1 755,9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Организация наружного освещения по ул. Вишневая от ул. Тверская до ул. Лунная, д. 1А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305,0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автомобильной дороги в пос. </w:t>
            </w:r>
            <w:proofErr w:type="spellStart"/>
            <w:r w:rsidRPr="006D692D">
              <w:t>Юриш</w:t>
            </w:r>
            <w:proofErr w:type="spellEnd"/>
            <w:r w:rsidRPr="006D692D">
              <w:t xml:space="preserve"> от ул. 3-й Линии до юго-западной границы земельного участка с кадастровым номером 64:48:020308:2204 в Заводском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6 844,7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автомобильной дороги по ул. Б. Горной от ул. </w:t>
            </w:r>
            <w:proofErr w:type="spellStart"/>
            <w:r w:rsidRPr="006D692D">
              <w:t>Симбирской</w:t>
            </w:r>
            <w:proofErr w:type="spellEnd"/>
            <w:r w:rsidRPr="006D692D">
              <w:t xml:space="preserve"> до ул. им. Горького А.М. в Кировском районе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1 719,0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автомобильной дороги по ул. им Братьев Никитиных в Волжском районе </w:t>
            </w:r>
            <w:r w:rsidR="009A42DC">
              <w:t xml:space="preserve">              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1 370,0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2 759,8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автомобильной дороги по ул. им. Академика Вавилова Н.И.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1 897,0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объекта: «Трамвайная сеть от остановки 6-я Дачная до остановки Школа </w:t>
            </w:r>
            <w:r w:rsidR="009A42DC">
              <w:t xml:space="preserve">               </w:t>
            </w:r>
            <w:r w:rsidRPr="006D692D">
              <w:t xml:space="preserve">№ 52 (маршрут № 6)» в </w:t>
            </w:r>
            <w:proofErr w:type="gramStart"/>
            <w:r w:rsidRPr="006D692D">
              <w:t>г</w:t>
            </w:r>
            <w:proofErr w:type="gramEnd"/>
            <w:r w:rsidRPr="006D692D">
              <w:t>. Саратов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4 024,0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автомобильной дороги «п. Солнечный-2 – п. </w:t>
            </w:r>
            <w:proofErr w:type="spellStart"/>
            <w:r w:rsidRPr="006D692D">
              <w:t>Расково</w:t>
            </w:r>
            <w:proofErr w:type="spellEnd"/>
            <w:r w:rsidRPr="006D692D">
              <w:t xml:space="preserve">»  </w:t>
            </w:r>
            <w:proofErr w:type="gramStart"/>
            <w:r w:rsidRPr="006D692D">
              <w:t>в</w:t>
            </w:r>
            <w:proofErr w:type="gramEnd"/>
            <w:r w:rsidRPr="006D692D">
              <w:t xml:space="preserve"> </w:t>
            </w:r>
            <w:proofErr w:type="gramStart"/>
            <w:r w:rsidRPr="006D692D">
              <w:t>Кировском</w:t>
            </w:r>
            <w:proofErr w:type="gramEnd"/>
            <w:r w:rsidRPr="006D692D">
              <w:t xml:space="preserve"> и </w:t>
            </w:r>
            <w:proofErr w:type="spellStart"/>
            <w:r w:rsidRPr="006D692D">
              <w:t>Гагаринском</w:t>
            </w:r>
            <w:proofErr w:type="spellEnd"/>
            <w:r w:rsidRPr="006D692D">
              <w:t xml:space="preserve"> районах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93 802,9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200 000,0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автомобильной дороги от ул. Аэропорт до 2-го Магнитного проезда и Высокого проезда в Кировском районе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4 261,4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автомобильной дороги по ул. </w:t>
            </w:r>
            <w:proofErr w:type="gramStart"/>
            <w:r w:rsidRPr="006D692D">
              <w:t>Большая</w:t>
            </w:r>
            <w:proofErr w:type="gramEnd"/>
            <w:r w:rsidRPr="006D692D">
              <w:t xml:space="preserve"> Азовская в Заводском районе </w:t>
            </w:r>
            <w:r w:rsidR="009A42DC">
              <w:t xml:space="preserve">                       </w:t>
            </w:r>
            <w:r w:rsidRPr="006D692D">
              <w:t>г. Саратов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3 601,9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lastRenderedPageBreak/>
              <w:t>48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Строительство автомобильной дороги по ул. им. Евгения Долгина в Ленинском районе г</w:t>
            </w:r>
            <w:proofErr w:type="gramStart"/>
            <w:r w:rsidRPr="006D692D">
              <w:t>.С</w:t>
            </w:r>
            <w:proofErr w:type="gramEnd"/>
            <w:r w:rsidRPr="006D692D">
              <w:t>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42 703,0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Строительство автомобильной дороги по ул. им. Михаила Булгакова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105 714,5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автомобильной дороги по ул. Михаила </w:t>
            </w:r>
            <w:proofErr w:type="spellStart"/>
            <w:r w:rsidRPr="006D692D">
              <w:t>Галкина-Враского</w:t>
            </w:r>
            <w:proofErr w:type="spellEnd"/>
            <w:r w:rsidRPr="006D692D">
              <w:t xml:space="preserve">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107 216,3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автомобильной дороги по ул. </w:t>
            </w:r>
            <w:proofErr w:type="spellStart"/>
            <w:r w:rsidRPr="006D692D">
              <w:t>Прудная</w:t>
            </w:r>
            <w:proofErr w:type="spellEnd"/>
            <w:r w:rsidRPr="006D692D">
              <w:t xml:space="preserve"> в Заводском районе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4 159,1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Строительство автомобильной дороги по улице №</w:t>
            </w:r>
            <w:r w:rsidR="009A42DC">
              <w:t xml:space="preserve"> </w:t>
            </w:r>
            <w:r w:rsidRPr="006D692D">
              <w:t xml:space="preserve">1 в микрорайоне «Городские просторы» </w:t>
            </w:r>
            <w:r w:rsidR="009A42DC">
              <w:t xml:space="preserve">            </w:t>
            </w:r>
            <w:proofErr w:type="gramStart"/>
            <w:r w:rsidRPr="006D692D">
              <w:t>г</w:t>
            </w:r>
            <w:proofErr w:type="gramEnd"/>
            <w:r w:rsidRPr="006D692D">
              <w:t>. Саратова, Строительство автомобильной дороги по улице №</w:t>
            </w:r>
            <w:r w:rsidR="009A42DC">
              <w:t xml:space="preserve"> </w:t>
            </w:r>
            <w:r w:rsidRPr="006D692D">
              <w:t>2 в микрорайоне «Городские просторы» г. Саратова, Строительство автомобильной дороги по улице №</w:t>
            </w:r>
            <w:r w:rsidR="009A42DC">
              <w:t xml:space="preserve"> </w:t>
            </w:r>
            <w:r w:rsidRPr="006D692D">
              <w:t>3 в микрорайоне «Городские просторы» г.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8 557,3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путепровода </w:t>
            </w:r>
            <w:proofErr w:type="gramStart"/>
            <w:r w:rsidRPr="006D692D">
              <w:t>через ж</w:t>
            </w:r>
            <w:proofErr w:type="gramEnd"/>
            <w:r w:rsidRPr="006D692D">
              <w:t xml:space="preserve">.д. пути по ул. </w:t>
            </w:r>
            <w:proofErr w:type="spellStart"/>
            <w:r w:rsidRPr="006D692D">
              <w:t>Песчано-Уметской</w:t>
            </w:r>
            <w:proofErr w:type="spellEnd"/>
            <w:r w:rsidRPr="006D692D">
              <w:t xml:space="preserve"> в Ленинском районе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665 101,5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874 130,9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461 000,0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путепровода через железнодорожные пути по </w:t>
            </w:r>
            <w:proofErr w:type="spellStart"/>
            <w:r w:rsidRPr="006D692D">
              <w:t>Сокурскому</w:t>
            </w:r>
            <w:proofErr w:type="spellEnd"/>
            <w:r w:rsidRPr="006D692D">
              <w:t xml:space="preserve"> тракту в Ленинском районе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5 408,8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39 343,7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участка автомобильной дороги по ул. Романтиков в районе школы на </w:t>
            </w:r>
            <w:r w:rsidR="009A42DC">
              <w:t xml:space="preserve">                 </w:t>
            </w:r>
            <w:r w:rsidRPr="006D692D">
              <w:t xml:space="preserve">550 мест в ЖК «Ласточкино» в Ленинском районе </w:t>
            </w:r>
            <w:proofErr w:type="gramStart"/>
            <w:r w:rsidRPr="006D692D">
              <w:t>г</w:t>
            </w:r>
            <w:proofErr w:type="gramEnd"/>
            <w:r w:rsidRPr="006D692D">
              <w:t>.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98 748,0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 xml:space="preserve">АДМИНИСТРАЦИЯ ЗАВОДСКОГО РАЙОНА МУНИЦИПАЛЬНОГО ОБРАЗОВАНИЯ </w:t>
            </w:r>
            <w:r w:rsidR="009A42DC">
              <w:t xml:space="preserve"> </w:t>
            </w:r>
            <w:r w:rsidRPr="006D692D">
              <w:t>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2 300,0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Сквер по ул. </w:t>
            </w:r>
            <w:proofErr w:type="gramStart"/>
            <w:r w:rsidRPr="006D692D">
              <w:t>Прессовой</w:t>
            </w:r>
            <w:proofErr w:type="gramEnd"/>
            <w:r w:rsidRPr="006D692D">
              <w:t xml:space="preserve"> (микрорайон Пролетарский)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312 824,6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имущественного комплекса МОУ «СОШ №</w:t>
            </w:r>
            <w:r w:rsidR="009A42DC">
              <w:t xml:space="preserve"> </w:t>
            </w:r>
            <w:r w:rsidRPr="006D692D">
              <w:t xml:space="preserve">77», расположенного по адресу: </w:t>
            </w:r>
            <w:proofErr w:type="gramStart"/>
            <w:r w:rsidRPr="006D692D">
              <w:t>г</w:t>
            </w:r>
            <w:proofErr w:type="gramEnd"/>
            <w:r w:rsidRPr="006D692D">
              <w:t xml:space="preserve">. Саратов, ул. </w:t>
            </w:r>
            <w:proofErr w:type="spellStart"/>
            <w:r w:rsidRPr="006D692D">
              <w:t>Новоузенская</w:t>
            </w:r>
            <w:proofErr w:type="spellEnd"/>
            <w:r w:rsidRPr="006D692D">
              <w:t>, д.143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312 774,2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сети </w:t>
            </w:r>
            <w:proofErr w:type="spellStart"/>
            <w:r w:rsidRPr="006D692D">
              <w:t>газопотребления</w:t>
            </w:r>
            <w:proofErr w:type="spellEnd"/>
            <w:r w:rsidRPr="006D692D">
              <w:t xml:space="preserve"> в </w:t>
            </w:r>
            <w:proofErr w:type="spellStart"/>
            <w:r w:rsidRPr="006D692D">
              <w:t>теплогенераторной</w:t>
            </w:r>
            <w:proofErr w:type="spellEnd"/>
            <w:r w:rsidRPr="006D692D">
              <w:t xml:space="preserve"> по адресу: </w:t>
            </w:r>
            <w:proofErr w:type="gramStart"/>
            <w:r w:rsidRPr="006D692D">
              <w:t>г</w:t>
            </w:r>
            <w:proofErr w:type="gramEnd"/>
            <w:r w:rsidRPr="006D692D">
              <w:t xml:space="preserve">. Саратов, </w:t>
            </w:r>
            <w:proofErr w:type="spellStart"/>
            <w:r w:rsidRPr="006D692D">
              <w:t>Фрунзенский</w:t>
            </w:r>
            <w:proofErr w:type="spellEnd"/>
            <w:r w:rsidRPr="006D692D">
              <w:t xml:space="preserve"> район, ул. </w:t>
            </w:r>
            <w:proofErr w:type="spellStart"/>
            <w:r w:rsidRPr="006D692D">
              <w:t>Новоузенская</w:t>
            </w:r>
            <w:proofErr w:type="spellEnd"/>
            <w:r w:rsidRPr="006D692D">
              <w:t>, 162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50,4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2DC" w:rsidRDefault="00CF5730" w:rsidP="00AC3538">
            <w:pPr>
              <w:jc w:val="center"/>
            </w:pPr>
            <w:r w:rsidRPr="006D692D">
              <w:t xml:space="preserve">АДМИНИСТРАЦИЯ ВОЛЖСКОГО РАЙОНА МУНИЦИПАЛЬНОГО ОБРАЗОВАНИЯ </w:t>
            </w:r>
          </w:p>
          <w:p w:rsidR="00CF5730" w:rsidRPr="006D692D" w:rsidRDefault="00CF5730" w:rsidP="00AC3538">
            <w:pPr>
              <w:jc w:val="center"/>
            </w:pPr>
            <w:r w:rsidRPr="006D692D">
              <w:t>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2 500,0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59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второго корпуса к МДОУ «Центр развития </w:t>
            </w:r>
            <w:proofErr w:type="spellStart"/>
            <w:proofErr w:type="gramStart"/>
            <w:r w:rsidRPr="006D692D">
              <w:t>ребенка-детский</w:t>
            </w:r>
            <w:proofErr w:type="spellEnd"/>
            <w:proofErr w:type="gramEnd"/>
            <w:r w:rsidRPr="006D692D">
              <w:t xml:space="preserve"> сад № 107 «Пчелка»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219 346,7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60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Бассейн в школе р.п. </w:t>
            </w:r>
            <w:proofErr w:type="spellStart"/>
            <w:r w:rsidRPr="006D692D">
              <w:t>Соколовый</w:t>
            </w:r>
            <w:proofErr w:type="spellEnd"/>
            <w:r w:rsidRPr="006D692D">
              <w:t xml:space="preserve"> г</w:t>
            </w:r>
            <w:proofErr w:type="gramStart"/>
            <w:r w:rsidRPr="006D692D">
              <w:t>.С</w:t>
            </w:r>
            <w:proofErr w:type="gramEnd"/>
            <w:r w:rsidRPr="006D692D">
              <w:t>аратов Саратовской области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78 000,0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Ледовая арена и бассейн в школе р.п. </w:t>
            </w:r>
            <w:proofErr w:type="spellStart"/>
            <w:r w:rsidRPr="006D692D">
              <w:t>Соколовый</w:t>
            </w:r>
            <w:proofErr w:type="spellEnd"/>
            <w:r w:rsidRPr="006D692D">
              <w:t xml:space="preserve"> (I этап - Ледовая арена) МО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120 684,8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Обеспечение водоснабжением поселка Дубки муниципального образования «Город Саратов» по улице Горной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1 760,9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Реконструкция котельных №</w:t>
            </w:r>
            <w:r w:rsidR="009A42DC">
              <w:t xml:space="preserve"> </w:t>
            </w:r>
            <w:r w:rsidRPr="006D692D">
              <w:t xml:space="preserve">33 с. </w:t>
            </w:r>
            <w:proofErr w:type="spellStart"/>
            <w:r w:rsidRPr="006D692D">
              <w:t>Рыбушка</w:t>
            </w:r>
            <w:proofErr w:type="spellEnd"/>
            <w:r w:rsidRPr="006D692D">
              <w:t>, №</w:t>
            </w:r>
            <w:r w:rsidR="009A42DC">
              <w:t xml:space="preserve"> </w:t>
            </w:r>
            <w:r w:rsidRPr="006D692D">
              <w:t>35 п. Сергиевский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393,0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систем </w:t>
            </w:r>
            <w:proofErr w:type="spellStart"/>
            <w:r w:rsidRPr="006D692D">
              <w:t>газопотребления</w:t>
            </w:r>
            <w:proofErr w:type="spellEnd"/>
            <w:r w:rsidRPr="006D692D">
              <w:t xml:space="preserve"> котельных, в т.ч. узлов учета газа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8 369,1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системы теплоснабжения р.п. </w:t>
            </w:r>
            <w:proofErr w:type="spellStart"/>
            <w:r w:rsidRPr="006D692D">
              <w:t>Соколовый</w:t>
            </w:r>
            <w:proofErr w:type="spellEnd"/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125,0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66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Реконструкция ТП – 3427  в р.п. </w:t>
            </w:r>
            <w:proofErr w:type="spellStart"/>
            <w:r w:rsidRPr="006D692D">
              <w:t>Соколовый</w:t>
            </w:r>
            <w:proofErr w:type="spellEnd"/>
            <w:r w:rsidRPr="006D692D">
              <w:t xml:space="preserve"> (замена трансформаторов на большую мощность для подключения бассейна и ледовой арены)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67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 xml:space="preserve">Строительство системы водоснабжения по ул. </w:t>
            </w:r>
            <w:proofErr w:type="gramStart"/>
            <w:r w:rsidRPr="006D692D">
              <w:t>Садовая</w:t>
            </w:r>
            <w:proofErr w:type="gramEnd"/>
            <w:r w:rsidRPr="006D692D">
              <w:t xml:space="preserve"> в п. Дубки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315,0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68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Техническое перевооружение котельной №</w:t>
            </w:r>
            <w:r w:rsidR="009A42DC">
              <w:t xml:space="preserve"> </w:t>
            </w:r>
            <w:r w:rsidRPr="006D692D">
              <w:t>19 в р.п. Красный текстильщик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5 698,9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002B3B">
            <w:pPr>
              <w:jc w:val="right"/>
            </w:pPr>
            <w:r w:rsidRPr="006D692D">
              <w:t>5 757 99</w:t>
            </w:r>
            <w:r w:rsidR="00002B3B" w:rsidRPr="006D692D">
              <w:t>7</w:t>
            </w:r>
            <w:r w:rsidRPr="006D692D">
              <w:t>,</w:t>
            </w:r>
            <w:r w:rsidR="00002B3B" w:rsidRPr="006D692D">
              <w:t>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8F3F66">
            <w:pPr>
              <w:jc w:val="right"/>
            </w:pPr>
            <w:r w:rsidRPr="006D692D">
              <w:t>2 334 280,</w:t>
            </w:r>
            <w:r w:rsidR="008F3F66" w:rsidRPr="006D692D">
              <w:t>4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461 000,0</w:t>
            </w:r>
          </w:p>
        </w:tc>
      </w:tr>
      <w:tr w:rsidR="00CF5730" w:rsidRPr="006D692D" w:rsidTr="00CF5730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КОМИТЕТ ПО УПРАВЛЕНИЮ ИМУЩЕСТВОМ ГОРОДА САРАТОВА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23 575,1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45 000,0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1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16 412,9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45 000,0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45 000,0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2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Приобретение жилых помещений в целях переселения граждан из жилых помещений, расположенных в объектах подлежащих изъятию в районе Славянской площади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7 162,2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3 315 377,3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3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415 897,1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4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2019-2025 годах» (погашение кредиторской задолженности)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135,1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lastRenderedPageBreak/>
              <w:t>5</w:t>
            </w:r>
          </w:p>
        </w:tc>
        <w:tc>
          <w:tcPr>
            <w:tcW w:w="9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5730" w:rsidRPr="006D692D" w:rsidRDefault="00CF5730" w:rsidP="00AC3538">
            <w:r w:rsidRPr="006D692D">
              <w:t>Приобретение жилых помещений в многоквартирных домах, строительство в рамках ведомственной целевой программы «Переселение граждан из аварийного жилищного фонда в 2022-2026 годах»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2 899 345,1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0,0</w:t>
            </w:r>
          </w:p>
        </w:tc>
      </w:tr>
      <w:tr w:rsidR="00CF5730" w:rsidRPr="006D692D" w:rsidTr="00CF5730">
        <w:trPr>
          <w:cantSplit/>
        </w:trPr>
        <w:tc>
          <w:tcPr>
            <w:tcW w:w="10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Всего по разделу: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3 338 952,4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45 000,0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6D692D" w:rsidRDefault="00CF5730" w:rsidP="00AC3538">
            <w:pPr>
              <w:jc w:val="right"/>
            </w:pPr>
            <w:r w:rsidRPr="006D692D">
              <w:t>45 000,0</w:t>
            </w:r>
          </w:p>
        </w:tc>
      </w:tr>
      <w:tr w:rsidR="00CF5730" w:rsidTr="00CF5730">
        <w:trPr>
          <w:cantSplit/>
        </w:trPr>
        <w:tc>
          <w:tcPr>
            <w:tcW w:w="103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5730" w:rsidRPr="006D692D" w:rsidRDefault="00CF5730" w:rsidP="00AC3538">
            <w:pPr>
              <w:jc w:val="center"/>
            </w:pPr>
            <w:r w:rsidRPr="006D692D">
              <w:t>Итого по Перечню: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316CCA" w:rsidRDefault="00CF5730" w:rsidP="00002B3B">
            <w:pPr>
              <w:jc w:val="right"/>
              <w:rPr>
                <w:bCs/>
              </w:rPr>
            </w:pPr>
            <w:r w:rsidRPr="00316CCA">
              <w:rPr>
                <w:bCs/>
              </w:rPr>
              <w:t>9 096 949,</w:t>
            </w:r>
            <w:r w:rsidR="00002B3B" w:rsidRPr="00316CCA">
              <w:rPr>
                <w:bCs/>
              </w:rPr>
              <w:t>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316CCA" w:rsidRDefault="00CF5730" w:rsidP="008F3F66">
            <w:pPr>
              <w:jc w:val="right"/>
              <w:rPr>
                <w:bCs/>
              </w:rPr>
            </w:pPr>
            <w:r w:rsidRPr="00316CCA">
              <w:rPr>
                <w:bCs/>
              </w:rPr>
              <w:t>2 379 280,</w:t>
            </w:r>
            <w:r w:rsidR="008F3F66" w:rsidRPr="00316CCA">
              <w:rPr>
                <w:bCs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5730" w:rsidRPr="00316CCA" w:rsidRDefault="00CF5730" w:rsidP="00AC3538">
            <w:pPr>
              <w:jc w:val="right"/>
              <w:rPr>
                <w:bCs/>
              </w:rPr>
            </w:pPr>
            <w:r w:rsidRPr="00316CCA">
              <w:rPr>
                <w:bCs/>
              </w:rPr>
              <w:t>506 000,0</w:t>
            </w:r>
          </w:p>
        </w:tc>
      </w:tr>
      <w:tr w:rsidR="00CF5730" w:rsidTr="00CF57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>
            <w:r>
              <w:t xml:space="preserve"> </w:t>
            </w:r>
          </w:p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>
            <w:r>
              <w:t xml:space="preserve"> 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</w:tr>
      <w:tr w:rsidR="00CF5730" w:rsidTr="00CF5730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9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</w:tr>
      <w:tr w:rsidR="00CF5730" w:rsidTr="00CF5730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</w:tr>
      <w:tr w:rsidR="00CF5730" w:rsidTr="00CF5730">
        <w:trPr>
          <w:cantSplit/>
        </w:trPr>
        <w:tc>
          <w:tcPr>
            <w:tcW w:w="10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/>
        </w:tc>
        <w:tc>
          <w:tcPr>
            <w:tcW w:w="27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5730" w:rsidRDefault="00CF5730" w:rsidP="00AC3538">
            <w:pPr>
              <w:jc w:val="right"/>
            </w:pPr>
          </w:p>
        </w:tc>
      </w:tr>
    </w:tbl>
    <w:p w:rsidR="00CF5730" w:rsidRPr="00CE4A07" w:rsidRDefault="00CF5730" w:rsidP="00CF5730"/>
    <w:p w:rsidR="00E2598B" w:rsidRPr="00CF5730" w:rsidRDefault="00E2598B" w:rsidP="00CF5730"/>
    <w:sectPr w:rsidR="00E2598B" w:rsidRPr="00CF5730" w:rsidSect="00221949">
      <w:headerReference w:type="even" r:id="rId8"/>
      <w:headerReference w:type="default" r:id="rId9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48E1" w:rsidRDefault="00F948E1" w:rsidP="00CF5730">
      <w:r>
        <w:separator/>
      </w:r>
    </w:p>
  </w:endnote>
  <w:endnote w:type="continuationSeparator" w:id="1">
    <w:p w:rsidR="00F948E1" w:rsidRDefault="00F948E1" w:rsidP="00CF57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48E1" w:rsidRDefault="00F948E1" w:rsidP="00CF5730">
      <w:r>
        <w:separator/>
      </w:r>
    </w:p>
  </w:footnote>
  <w:footnote w:type="continuationSeparator" w:id="1">
    <w:p w:rsidR="00F948E1" w:rsidRDefault="00F948E1" w:rsidP="00CF57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30" w:rsidRDefault="0091739F" w:rsidP="00E25F2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F573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F5730" w:rsidRDefault="00CF573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30" w:rsidRDefault="0091739F" w:rsidP="00E25F2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F573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1949">
      <w:rPr>
        <w:rStyle w:val="a7"/>
        <w:noProof/>
      </w:rPr>
      <w:t>2</w:t>
    </w:r>
    <w:r>
      <w:rPr>
        <w:rStyle w:val="a7"/>
      </w:rPr>
      <w:fldChar w:fldCharType="end"/>
    </w:r>
  </w:p>
  <w:p w:rsidR="00CF5730" w:rsidRDefault="00CF57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CF5730"/>
    <w:rsid w:val="00002B3B"/>
    <w:rsid w:val="00221949"/>
    <w:rsid w:val="00275348"/>
    <w:rsid w:val="002C3F39"/>
    <w:rsid w:val="00316CCA"/>
    <w:rsid w:val="00511685"/>
    <w:rsid w:val="0053153A"/>
    <w:rsid w:val="005B6462"/>
    <w:rsid w:val="00601457"/>
    <w:rsid w:val="006808C6"/>
    <w:rsid w:val="006D692D"/>
    <w:rsid w:val="008F3F66"/>
    <w:rsid w:val="0091739F"/>
    <w:rsid w:val="00932782"/>
    <w:rsid w:val="009A42DC"/>
    <w:rsid w:val="00A24CAF"/>
    <w:rsid w:val="00B912FD"/>
    <w:rsid w:val="00C0201D"/>
    <w:rsid w:val="00CF5730"/>
    <w:rsid w:val="00E2598B"/>
    <w:rsid w:val="00F6400A"/>
    <w:rsid w:val="00F94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F57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F5730"/>
  </w:style>
  <w:style w:type="paragraph" w:styleId="a5">
    <w:name w:val="footer"/>
    <w:basedOn w:val="a"/>
    <w:link w:val="a6"/>
    <w:uiPriority w:val="99"/>
    <w:semiHidden/>
    <w:unhideWhenUsed/>
    <w:rsid w:val="00CF57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F5730"/>
  </w:style>
  <w:style w:type="character" w:styleId="a7">
    <w:name w:val="page number"/>
    <w:basedOn w:val="a0"/>
    <w:uiPriority w:val="99"/>
    <w:semiHidden/>
    <w:unhideWhenUsed/>
    <w:rsid w:val="00CF57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SECK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CC50F-1003-4983-808B-FB6A4B0A2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6</TotalTime>
  <Pages>6</Pages>
  <Words>1666</Words>
  <Characters>9500</Characters>
  <Application>Microsoft Office Word</Application>
  <DocSecurity>0</DocSecurity>
  <Lines>79</Lines>
  <Paragraphs>22</Paragraphs>
  <ScaleCrop>false</ScaleCrop>
  <Company/>
  <LinksUpToDate>false</LinksUpToDate>
  <CharactersWithSpaces>11144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MnacakanynAM</cp:lastModifiedBy>
  <cp:revision>5</cp:revision>
  <dcterms:created xsi:type="dcterms:W3CDTF">2023-10-27T06:00:00Z</dcterms:created>
  <dcterms:modified xsi:type="dcterms:W3CDTF">2023-10-30T07:25:00Z</dcterms:modified>
</cp:coreProperties>
</file>